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31B0F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D6DFD">
        <w:rPr>
          <w:rFonts w:ascii="Arial" w:hAnsi="Arial" w:cs="Arial"/>
          <w:b/>
          <w:caps/>
          <w:sz w:val="28"/>
          <w:szCs w:val="28"/>
        </w:rPr>
        <w:t xml:space="preserve"> </w:t>
      </w:r>
      <w:r w:rsidR="00372C7A">
        <w:rPr>
          <w:rFonts w:ascii="Arial" w:hAnsi="Arial" w:cs="Arial"/>
          <w:b/>
          <w:caps/>
          <w:sz w:val="28"/>
          <w:szCs w:val="28"/>
        </w:rPr>
        <w:t>2</w:t>
      </w:r>
      <w:r w:rsidR="002F1658">
        <w:rPr>
          <w:rFonts w:ascii="Arial" w:hAnsi="Arial" w:cs="Arial"/>
          <w:b/>
          <w:caps/>
          <w:sz w:val="28"/>
          <w:szCs w:val="28"/>
        </w:rPr>
        <w:t>2</w:t>
      </w:r>
      <w:r w:rsidR="002E0DED">
        <w:rPr>
          <w:rFonts w:ascii="Arial" w:hAnsi="Arial" w:cs="Arial"/>
          <w:b/>
          <w:caps/>
          <w:sz w:val="28"/>
          <w:szCs w:val="28"/>
        </w:rPr>
        <w:t>14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904C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7123" w:rsidP="0085708C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85708C">
              <w:rPr>
                <w:rFonts w:ascii="Arial" w:hAnsi="Arial" w:cs="Arial"/>
                <w:sz w:val="20"/>
                <w:szCs w:val="20"/>
              </w:rPr>
              <w:t>retirada de árvore que apresenta risco de queda na Rua Atenas Paulista, ao lado do nº 04, no Jardim das Indústrias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57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providências </w:t>
      </w:r>
      <w:r w:rsidR="009F3B64">
        <w:rPr>
          <w:rFonts w:ascii="Arial" w:hAnsi="Arial" w:cs="Arial"/>
        </w:rPr>
        <w:t>visando</w:t>
      </w:r>
      <w:r w:rsidR="009B65E8" w:rsidRPr="009B65E8">
        <w:rPr>
          <w:rFonts w:ascii="Arial" w:hAnsi="Arial" w:cs="Arial"/>
        </w:rPr>
        <w:t xml:space="preserve"> à </w:t>
      </w:r>
      <w:r w:rsidR="008627F0" w:rsidRPr="008627F0">
        <w:rPr>
          <w:rFonts w:ascii="Arial" w:hAnsi="Arial" w:cs="Arial"/>
        </w:rPr>
        <w:t>retirada de árvore que apresenta risco de queda na Rua Atenas Paulista, ao lado do nº 04, no Jardim das Indústrias</w:t>
      </w:r>
      <w:r w:rsidR="008A22CB">
        <w:rPr>
          <w:rFonts w:ascii="Arial" w:hAnsi="Arial" w:cs="Arial"/>
        </w:rPr>
        <w:t>.</w:t>
      </w:r>
    </w:p>
    <w:p w:rsidR="003A77BE" w:rsidRPr="001840AD" w:rsidRDefault="008C72B7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DD5C1F" w:rsidRDefault="003A77BE" w:rsidP="00FF2FB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6A0170">
        <w:rPr>
          <w:rFonts w:ascii="Arial" w:hAnsi="Arial" w:cs="Arial"/>
        </w:rPr>
        <w:t>2</w:t>
      </w:r>
      <w:r w:rsidR="004105AE">
        <w:rPr>
          <w:rFonts w:ascii="Arial" w:hAnsi="Arial" w:cs="Arial"/>
        </w:rPr>
        <w:t xml:space="preserve"> de </w:t>
      </w:r>
      <w:r w:rsidR="00FD728C">
        <w:rPr>
          <w:rFonts w:ascii="Arial" w:hAnsi="Arial" w:cs="Arial"/>
        </w:rPr>
        <w:t>dez</w:t>
      </w:r>
      <w:r w:rsidR="005E1358">
        <w:rPr>
          <w:rFonts w:ascii="Arial" w:hAnsi="Arial" w:cs="Arial"/>
        </w:rPr>
        <w:t>em</w:t>
      </w:r>
      <w:r w:rsidR="00AB7DD7">
        <w:rPr>
          <w:rFonts w:ascii="Arial" w:hAnsi="Arial" w:cs="Arial"/>
        </w:rPr>
        <w:t>bro</w:t>
      </w:r>
      <w:r w:rsidR="00AA4F63">
        <w:rPr>
          <w:rFonts w:ascii="Arial" w:hAnsi="Arial" w:cs="Arial"/>
        </w:rPr>
        <w:t xml:space="preserve"> </w:t>
      </w:r>
      <w:r w:rsidR="00F41A9C">
        <w:rPr>
          <w:rFonts w:ascii="Arial" w:hAnsi="Arial" w:cs="Arial"/>
        </w:rPr>
        <w:t>de 2020</w:t>
      </w:r>
      <w:r w:rsidR="004105AE">
        <w:rPr>
          <w:rFonts w:ascii="Arial" w:hAnsi="Arial" w:cs="Arial"/>
        </w:rPr>
        <w:t>.</w:t>
      </w:r>
    </w:p>
    <w:p w:rsidR="00263131" w:rsidRDefault="00263131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8008B5" w:rsidRDefault="008008B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7622" w:rsidRPr="00677622" w:rsidRDefault="00677622" w:rsidP="00677622">
      <w:pPr>
        <w:jc w:val="center"/>
        <w:rPr>
          <w:rFonts w:ascii="Arial" w:hAnsi="Arial"/>
          <w:b/>
          <w:smallCaps/>
        </w:rPr>
      </w:pPr>
      <w:r w:rsidRPr="00677622">
        <w:rPr>
          <w:rFonts w:ascii="Arial" w:hAnsi="Arial"/>
          <w:b/>
          <w:smallCaps/>
        </w:rPr>
        <w:t>VALMIR DO PARQUE MEIA LUA</w:t>
      </w:r>
    </w:p>
    <w:p w:rsidR="00A21A0A" w:rsidRDefault="00677622" w:rsidP="001B0E8D">
      <w:pPr>
        <w:jc w:val="center"/>
        <w:rPr>
          <w:rFonts w:ascii="Arial" w:eastAsia="Calibri" w:hAnsi="Arial" w:cs="Arial"/>
          <w:sz w:val="10"/>
          <w:szCs w:val="10"/>
          <w:lang w:eastAsia="en-US"/>
        </w:rPr>
      </w:pPr>
      <w:r w:rsidRPr="00677622">
        <w:rPr>
          <w:rFonts w:ascii="Arial" w:hAnsi="Arial"/>
        </w:rPr>
        <w:t>Vereador - D</w:t>
      </w:r>
      <w:r w:rsidR="0017163A">
        <w:rPr>
          <w:rFonts w:ascii="Arial" w:hAnsi="Arial"/>
        </w:rPr>
        <w:t>EM</w:t>
      </w:r>
    </w:p>
    <w:sectPr w:rsidR="00A21A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AB4" w:rsidRDefault="00494AB4">
      <w:r>
        <w:separator/>
      </w:r>
    </w:p>
  </w:endnote>
  <w:endnote w:type="continuationSeparator" w:id="0">
    <w:p w:rsidR="00494AB4" w:rsidRDefault="0049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AB4" w:rsidRDefault="00494AB4">
      <w:r>
        <w:separator/>
      </w:r>
    </w:p>
  </w:footnote>
  <w:footnote w:type="continuationSeparator" w:id="0">
    <w:p w:rsidR="00494AB4" w:rsidRDefault="00494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BF4995" w:rsidRDefault="003A77BE" w:rsidP="00BF4995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21A0A">
      <w:rPr>
        <w:rFonts w:ascii="Arial" w:hAnsi="Arial" w:cs="Arial"/>
        <w:b/>
        <w:sz w:val="20"/>
        <w:szCs w:val="20"/>
        <w:u w:val="single"/>
      </w:rPr>
      <w:t>0079</w:t>
    </w:r>
    <w:r w:rsidR="008A1521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A21A0A">
      <w:rPr>
        <w:rFonts w:ascii="Arial" w:hAnsi="Arial" w:cs="Arial"/>
        <w:b/>
        <w:sz w:val="20"/>
        <w:szCs w:val="20"/>
        <w:u w:val="single"/>
      </w:rPr>
      <w:t>20</w:t>
    </w:r>
    <w:r w:rsidR="00122143">
      <w:rPr>
        <w:rFonts w:ascii="Arial" w:hAnsi="Arial" w:cs="Arial"/>
        <w:b/>
        <w:sz w:val="20"/>
        <w:szCs w:val="20"/>
        <w:u w:val="single"/>
      </w:rPr>
      <w:t xml:space="preserve"> - Vereador </w:t>
    </w:r>
    <w:r w:rsidR="00043D15">
      <w:rPr>
        <w:rFonts w:ascii="Arial" w:hAnsi="Arial" w:cs="Arial"/>
        <w:b/>
        <w:sz w:val="20"/>
        <w:szCs w:val="20"/>
        <w:u w:val="single"/>
      </w:rPr>
      <w:t>Arildo Batista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8BD"/>
    <w:rsid w:val="00001C4F"/>
    <w:rsid w:val="000023EC"/>
    <w:rsid w:val="0000344E"/>
    <w:rsid w:val="000035D9"/>
    <w:rsid w:val="0000430E"/>
    <w:rsid w:val="00004884"/>
    <w:rsid w:val="00005C4F"/>
    <w:rsid w:val="00011FB2"/>
    <w:rsid w:val="00012789"/>
    <w:rsid w:val="00013BF7"/>
    <w:rsid w:val="00014EF3"/>
    <w:rsid w:val="00015523"/>
    <w:rsid w:val="00015F1B"/>
    <w:rsid w:val="000176EE"/>
    <w:rsid w:val="00020D50"/>
    <w:rsid w:val="00021C77"/>
    <w:rsid w:val="00022CD8"/>
    <w:rsid w:val="00024625"/>
    <w:rsid w:val="00024FD3"/>
    <w:rsid w:val="000273F8"/>
    <w:rsid w:val="00030788"/>
    <w:rsid w:val="0003209A"/>
    <w:rsid w:val="00034A23"/>
    <w:rsid w:val="0003582A"/>
    <w:rsid w:val="000360E8"/>
    <w:rsid w:val="00036D7D"/>
    <w:rsid w:val="000417FF"/>
    <w:rsid w:val="00042CD5"/>
    <w:rsid w:val="00043D15"/>
    <w:rsid w:val="00044FD0"/>
    <w:rsid w:val="00045217"/>
    <w:rsid w:val="00047EFF"/>
    <w:rsid w:val="00047F9D"/>
    <w:rsid w:val="00054783"/>
    <w:rsid w:val="000552D2"/>
    <w:rsid w:val="000552FE"/>
    <w:rsid w:val="00056288"/>
    <w:rsid w:val="000622EC"/>
    <w:rsid w:val="00062E8F"/>
    <w:rsid w:val="00067C2A"/>
    <w:rsid w:val="000709E7"/>
    <w:rsid w:val="0007141A"/>
    <w:rsid w:val="000728E1"/>
    <w:rsid w:val="00073476"/>
    <w:rsid w:val="000738D8"/>
    <w:rsid w:val="00075298"/>
    <w:rsid w:val="00075AD6"/>
    <w:rsid w:val="0008210A"/>
    <w:rsid w:val="000825C0"/>
    <w:rsid w:val="00083183"/>
    <w:rsid w:val="00083655"/>
    <w:rsid w:val="00083BB5"/>
    <w:rsid w:val="0008442E"/>
    <w:rsid w:val="00084FAD"/>
    <w:rsid w:val="000866C7"/>
    <w:rsid w:val="00086D97"/>
    <w:rsid w:val="00086F0A"/>
    <w:rsid w:val="000900B9"/>
    <w:rsid w:val="000904CA"/>
    <w:rsid w:val="000921C3"/>
    <w:rsid w:val="00092C83"/>
    <w:rsid w:val="00094490"/>
    <w:rsid w:val="000958D5"/>
    <w:rsid w:val="00095BF4"/>
    <w:rsid w:val="00097CAE"/>
    <w:rsid w:val="000A0045"/>
    <w:rsid w:val="000A009F"/>
    <w:rsid w:val="000A1140"/>
    <w:rsid w:val="000A3862"/>
    <w:rsid w:val="000A5F1B"/>
    <w:rsid w:val="000B0937"/>
    <w:rsid w:val="000B3EC4"/>
    <w:rsid w:val="000B7980"/>
    <w:rsid w:val="000B7FDF"/>
    <w:rsid w:val="000C43E7"/>
    <w:rsid w:val="000D002D"/>
    <w:rsid w:val="000D293C"/>
    <w:rsid w:val="000D308C"/>
    <w:rsid w:val="000D47A3"/>
    <w:rsid w:val="000D4AEB"/>
    <w:rsid w:val="000E0D5E"/>
    <w:rsid w:val="000E0E97"/>
    <w:rsid w:val="000E3394"/>
    <w:rsid w:val="000E5716"/>
    <w:rsid w:val="000E625C"/>
    <w:rsid w:val="000F03FD"/>
    <w:rsid w:val="000F2665"/>
    <w:rsid w:val="000F39D2"/>
    <w:rsid w:val="000F6251"/>
    <w:rsid w:val="00101DFB"/>
    <w:rsid w:val="00102C02"/>
    <w:rsid w:val="00103021"/>
    <w:rsid w:val="001039B2"/>
    <w:rsid w:val="00103AC6"/>
    <w:rsid w:val="00103E29"/>
    <w:rsid w:val="001060A7"/>
    <w:rsid w:val="0011129C"/>
    <w:rsid w:val="001137E4"/>
    <w:rsid w:val="00114F87"/>
    <w:rsid w:val="00122143"/>
    <w:rsid w:val="00123248"/>
    <w:rsid w:val="00126AA6"/>
    <w:rsid w:val="00143A3C"/>
    <w:rsid w:val="0014591F"/>
    <w:rsid w:val="00147D75"/>
    <w:rsid w:val="00150EE2"/>
    <w:rsid w:val="00155BE5"/>
    <w:rsid w:val="00156240"/>
    <w:rsid w:val="001618F1"/>
    <w:rsid w:val="0016215E"/>
    <w:rsid w:val="00162B3A"/>
    <w:rsid w:val="00164C5D"/>
    <w:rsid w:val="00165429"/>
    <w:rsid w:val="001660D5"/>
    <w:rsid w:val="0017163A"/>
    <w:rsid w:val="001717A0"/>
    <w:rsid w:val="00172E81"/>
    <w:rsid w:val="001752B4"/>
    <w:rsid w:val="001752E3"/>
    <w:rsid w:val="001757F4"/>
    <w:rsid w:val="00176528"/>
    <w:rsid w:val="001800CD"/>
    <w:rsid w:val="001817BF"/>
    <w:rsid w:val="00181880"/>
    <w:rsid w:val="00181CD2"/>
    <w:rsid w:val="00182861"/>
    <w:rsid w:val="001835B4"/>
    <w:rsid w:val="001840AD"/>
    <w:rsid w:val="00184FFF"/>
    <w:rsid w:val="001856C0"/>
    <w:rsid w:val="00190978"/>
    <w:rsid w:val="00194193"/>
    <w:rsid w:val="00194DEA"/>
    <w:rsid w:val="00194F6C"/>
    <w:rsid w:val="00196ED2"/>
    <w:rsid w:val="00197A5D"/>
    <w:rsid w:val="001A09F2"/>
    <w:rsid w:val="001A4F0E"/>
    <w:rsid w:val="001A66BC"/>
    <w:rsid w:val="001B0773"/>
    <w:rsid w:val="001B0E8D"/>
    <w:rsid w:val="001B10AF"/>
    <w:rsid w:val="001B18D8"/>
    <w:rsid w:val="001B273D"/>
    <w:rsid w:val="001B4DDF"/>
    <w:rsid w:val="001C16D5"/>
    <w:rsid w:val="001C19D9"/>
    <w:rsid w:val="001C24AB"/>
    <w:rsid w:val="001C3E9C"/>
    <w:rsid w:val="001C61D7"/>
    <w:rsid w:val="001C7A18"/>
    <w:rsid w:val="001D1E6F"/>
    <w:rsid w:val="001D596B"/>
    <w:rsid w:val="001E01CA"/>
    <w:rsid w:val="001E10B1"/>
    <w:rsid w:val="001E13DE"/>
    <w:rsid w:val="001E27B6"/>
    <w:rsid w:val="001E2C0D"/>
    <w:rsid w:val="001E4492"/>
    <w:rsid w:val="001E534D"/>
    <w:rsid w:val="001F13C3"/>
    <w:rsid w:val="001F4501"/>
    <w:rsid w:val="001F4E69"/>
    <w:rsid w:val="001F5DD1"/>
    <w:rsid w:val="001F612F"/>
    <w:rsid w:val="001F6E2D"/>
    <w:rsid w:val="00201DF5"/>
    <w:rsid w:val="002021C4"/>
    <w:rsid w:val="0020348C"/>
    <w:rsid w:val="00204643"/>
    <w:rsid w:val="00204ED7"/>
    <w:rsid w:val="00206F01"/>
    <w:rsid w:val="00212E2C"/>
    <w:rsid w:val="00212FF8"/>
    <w:rsid w:val="00215A39"/>
    <w:rsid w:val="002205B1"/>
    <w:rsid w:val="00220619"/>
    <w:rsid w:val="0023037B"/>
    <w:rsid w:val="00230859"/>
    <w:rsid w:val="00230D63"/>
    <w:rsid w:val="00230D72"/>
    <w:rsid w:val="002315C5"/>
    <w:rsid w:val="00231B71"/>
    <w:rsid w:val="002339A9"/>
    <w:rsid w:val="00235DE7"/>
    <w:rsid w:val="00241E13"/>
    <w:rsid w:val="002434DF"/>
    <w:rsid w:val="00253C82"/>
    <w:rsid w:val="00254150"/>
    <w:rsid w:val="00255765"/>
    <w:rsid w:val="00256EB5"/>
    <w:rsid w:val="00257529"/>
    <w:rsid w:val="00263131"/>
    <w:rsid w:val="00263F8A"/>
    <w:rsid w:val="00264814"/>
    <w:rsid w:val="0026575E"/>
    <w:rsid w:val="00266C34"/>
    <w:rsid w:val="002701E9"/>
    <w:rsid w:val="0027045C"/>
    <w:rsid w:val="00275FB7"/>
    <w:rsid w:val="00276736"/>
    <w:rsid w:val="00276D19"/>
    <w:rsid w:val="00277B14"/>
    <w:rsid w:val="00280498"/>
    <w:rsid w:val="00281243"/>
    <w:rsid w:val="00282006"/>
    <w:rsid w:val="00282BE7"/>
    <w:rsid w:val="00282D56"/>
    <w:rsid w:val="00284EC5"/>
    <w:rsid w:val="002861A2"/>
    <w:rsid w:val="00287097"/>
    <w:rsid w:val="002874A9"/>
    <w:rsid w:val="002875CA"/>
    <w:rsid w:val="002906E2"/>
    <w:rsid w:val="00290A80"/>
    <w:rsid w:val="00290C49"/>
    <w:rsid w:val="00290F4A"/>
    <w:rsid w:val="00292AD4"/>
    <w:rsid w:val="00292C16"/>
    <w:rsid w:val="00292CB3"/>
    <w:rsid w:val="00293916"/>
    <w:rsid w:val="00293E8E"/>
    <w:rsid w:val="00294738"/>
    <w:rsid w:val="002A13A7"/>
    <w:rsid w:val="002A3F24"/>
    <w:rsid w:val="002A4064"/>
    <w:rsid w:val="002A4970"/>
    <w:rsid w:val="002A4A32"/>
    <w:rsid w:val="002A54AF"/>
    <w:rsid w:val="002A63FE"/>
    <w:rsid w:val="002A7434"/>
    <w:rsid w:val="002B051E"/>
    <w:rsid w:val="002B0876"/>
    <w:rsid w:val="002B0914"/>
    <w:rsid w:val="002B25F9"/>
    <w:rsid w:val="002B3BA4"/>
    <w:rsid w:val="002B44D5"/>
    <w:rsid w:val="002B5466"/>
    <w:rsid w:val="002B7580"/>
    <w:rsid w:val="002C4B2B"/>
    <w:rsid w:val="002C53B9"/>
    <w:rsid w:val="002C5C70"/>
    <w:rsid w:val="002C76C8"/>
    <w:rsid w:val="002D08F5"/>
    <w:rsid w:val="002D1F85"/>
    <w:rsid w:val="002D24ED"/>
    <w:rsid w:val="002D3594"/>
    <w:rsid w:val="002D3A91"/>
    <w:rsid w:val="002D3D9E"/>
    <w:rsid w:val="002D4D0F"/>
    <w:rsid w:val="002D5EB7"/>
    <w:rsid w:val="002D64EF"/>
    <w:rsid w:val="002E0363"/>
    <w:rsid w:val="002E0C33"/>
    <w:rsid w:val="002E0DED"/>
    <w:rsid w:val="002E0F71"/>
    <w:rsid w:val="002E2FFB"/>
    <w:rsid w:val="002E5800"/>
    <w:rsid w:val="002F02DB"/>
    <w:rsid w:val="002F1658"/>
    <w:rsid w:val="002F3288"/>
    <w:rsid w:val="002F494E"/>
    <w:rsid w:val="002F4CDC"/>
    <w:rsid w:val="0030168E"/>
    <w:rsid w:val="00301B23"/>
    <w:rsid w:val="0030238B"/>
    <w:rsid w:val="00302F5B"/>
    <w:rsid w:val="00304BA9"/>
    <w:rsid w:val="003053E7"/>
    <w:rsid w:val="003072E9"/>
    <w:rsid w:val="003074BF"/>
    <w:rsid w:val="003111E8"/>
    <w:rsid w:val="00311673"/>
    <w:rsid w:val="00312A7D"/>
    <w:rsid w:val="00313025"/>
    <w:rsid w:val="00313F9F"/>
    <w:rsid w:val="00314F24"/>
    <w:rsid w:val="00317C1A"/>
    <w:rsid w:val="00320312"/>
    <w:rsid w:val="003211B9"/>
    <w:rsid w:val="003221B0"/>
    <w:rsid w:val="00323F0F"/>
    <w:rsid w:val="003249C2"/>
    <w:rsid w:val="00325BB9"/>
    <w:rsid w:val="003326DB"/>
    <w:rsid w:val="003336AD"/>
    <w:rsid w:val="00335266"/>
    <w:rsid w:val="00335ED0"/>
    <w:rsid w:val="0033773E"/>
    <w:rsid w:val="00340DFF"/>
    <w:rsid w:val="00340F47"/>
    <w:rsid w:val="00341AED"/>
    <w:rsid w:val="00342681"/>
    <w:rsid w:val="0034300F"/>
    <w:rsid w:val="003439FE"/>
    <w:rsid w:val="00344554"/>
    <w:rsid w:val="00344A71"/>
    <w:rsid w:val="0034567B"/>
    <w:rsid w:val="00347D5E"/>
    <w:rsid w:val="003506C0"/>
    <w:rsid w:val="00351975"/>
    <w:rsid w:val="00352473"/>
    <w:rsid w:val="0036109B"/>
    <w:rsid w:val="00361187"/>
    <w:rsid w:val="00362460"/>
    <w:rsid w:val="003638CC"/>
    <w:rsid w:val="003657EF"/>
    <w:rsid w:val="003671EE"/>
    <w:rsid w:val="00367E68"/>
    <w:rsid w:val="0037014E"/>
    <w:rsid w:val="00370531"/>
    <w:rsid w:val="00371D3D"/>
    <w:rsid w:val="003724FE"/>
    <w:rsid w:val="00372906"/>
    <w:rsid w:val="00372C7A"/>
    <w:rsid w:val="003757FB"/>
    <w:rsid w:val="00375A57"/>
    <w:rsid w:val="00376045"/>
    <w:rsid w:val="003775BF"/>
    <w:rsid w:val="00381797"/>
    <w:rsid w:val="003843CB"/>
    <w:rsid w:val="003848C4"/>
    <w:rsid w:val="00385370"/>
    <w:rsid w:val="0038662A"/>
    <w:rsid w:val="00390518"/>
    <w:rsid w:val="0039054A"/>
    <w:rsid w:val="0039179E"/>
    <w:rsid w:val="003921C7"/>
    <w:rsid w:val="0039351D"/>
    <w:rsid w:val="00393E83"/>
    <w:rsid w:val="0039556B"/>
    <w:rsid w:val="00395F34"/>
    <w:rsid w:val="0039649C"/>
    <w:rsid w:val="00397FF3"/>
    <w:rsid w:val="003A12E1"/>
    <w:rsid w:val="003A5EDA"/>
    <w:rsid w:val="003A77BE"/>
    <w:rsid w:val="003B1DDB"/>
    <w:rsid w:val="003B3FD9"/>
    <w:rsid w:val="003B4909"/>
    <w:rsid w:val="003B5280"/>
    <w:rsid w:val="003B58EC"/>
    <w:rsid w:val="003B5C6D"/>
    <w:rsid w:val="003B5EF8"/>
    <w:rsid w:val="003B64EB"/>
    <w:rsid w:val="003C0D9E"/>
    <w:rsid w:val="003C0F4F"/>
    <w:rsid w:val="003C20DC"/>
    <w:rsid w:val="003C300F"/>
    <w:rsid w:val="003C5067"/>
    <w:rsid w:val="003C5B7D"/>
    <w:rsid w:val="003C6640"/>
    <w:rsid w:val="003D1702"/>
    <w:rsid w:val="003D4B9E"/>
    <w:rsid w:val="003D56FB"/>
    <w:rsid w:val="003D5CD6"/>
    <w:rsid w:val="003D75FF"/>
    <w:rsid w:val="003E188F"/>
    <w:rsid w:val="003E50F9"/>
    <w:rsid w:val="003E547C"/>
    <w:rsid w:val="003E5ED8"/>
    <w:rsid w:val="003E647A"/>
    <w:rsid w:val="003F159F"/>
    <w:rsid w:val="003F5024"/>
    <w:rsid w:val="003F55BE"/>
    <w:rsid w:val="003F5D41"/>
    <w:rsid w:val="00400BC7"/>
    <w:rsid w:val="004027EC"/>
    <w:rsid w:val="00402E24"/>
    <w:rsid w:val="00403538"/>
    <w:rsid w:val="004037D5"/>
    <w:rsid w:val="00403E8D"/>
    <w:rsid w:val="00403F8F"/>
    <w:rsid w:val="00404B98"/>
    <w:rsid w:val="0040509C"/>
    <w:rsid w:val="004052FF"/>
    <w:rsid w:val="00405FC6"/>
    <w:rsid w:val="004105AE"/>
    <w:rsid w:val="00410A3B"/>
    <w:rsid w:val="00410F7A"/>
    <w:rsid w:val="00411C86"/>
    <w:rsid w:val="00412795"/>
    <w:rsid w:val="00414587"/>
    <w:rsid w:val="00415DD8"/>
    <w:rsid w:val="00420F7C"/>
    <w:rsid w:val="0042185F"/>
    <w:rsid w:val="0042200B"/>
    <w:rsid w:val="00425B4A"/>
    <w:rsid w:val="0042640B"/>
    <w:rsid w:val="00434700"/>
    <w:rsid w:val="004350F4"/>
    <w:rsid w:val="0043610D"/>
    <w:rsid w:val="004369A6"/>
    <w:rsid w:val="00440DA6"/>
    <w:rsid w:val="00441DB7"/>
    <w:rsid w:val="0044205D"/>
    <w:rsid w:val="00442324"/>
    <w:rsid w:val="00443650"/>
    <w:rsid w:val="004452EF"/>
    <w:rsid w:val="0044655E"/>
    <w:rsid w:val="00447690"/>
    <w:rsid w:val="00451AAB"/>
    <w:rsid w:val="00451ABB"/>
    <w:rsid w:val="004536CD"/>
    <w:rsid w:val="0045459F"/>
    <w:rsid w:val="00456889"/>
    <w:rsid w:val="004578C6"/>
    <w:rsid w:val="0046327D"/>
    <w:rsid w:val="00463550"/>
    <w:rsid w:val="004638A2"/>
    <w:rsid w:val="00464AA1"/>
    <w:rsid w:val="00464CC7"/>
    <w:rsid w:val="00466E1B"/>
    <w:rsid w:val="00470154"/>
    <w:rsid w:val="0047373A"/>
    <w:rsid w:val="004775FC"/>
    <w:rsid w:val="004815AB"/>
    <w:rsid w:val="00483E0D"/>
    <w:rsid w:val="004871E2"/>
    <w:rsid w:val="00487ABB"/>
    <w:rsid w:val="00487D64"/>
    <w:rsid w:val="00490CA6"/>
    <w:rsid w:val="00493115"/>
    <w:rsid w:val="00494AB4"/>
    <w:rsid w:val="0049556C"/>
    <w:rsid w:val="00495D90"/>
    <w:rsid w:val="004964B5"/>
    <w:rsid w:val="004969FC"/>
    <w:rsid w:val="004A3249"/>
    <w:rsid w:val="004A3608"/>
    <w:rsid w:val="004A3CFF"/>
    <w:rsid w:val="004A4D1A"/>
    <w:rsid w:val="004A5B9A"/>
    <w:rsid w:val="004B0C78"/>
    <w:rsid w:val="004B1BEB"/>
    <w:rsid w:val="004B6526"/>
    <w:rsid w:val="004B69C5"/>
    <w:rsid w:val="004C2C30"/>
    <w:rsid w:val="004C2E51"/>
    <w:rsid w:val="004C2E5E"/>
    <w:rsid w:val="004C4AF6"/>
    <w:rsid w:val="004C5F81"/>
    <w:rsid w:val="004C6C78"/>
    <w:rsid w:val="004D19A5"/>
    <w:rsid w:val="004D32B6"/>
    <w:rsid w:val="004D32C5"/>
    <w:rsid w:val="004D3B81"/>
    <w:rsid w:val="004D49B9"/>
    <w:rsid w:val="004E06ED"/>
    <w:rsid w:val="004E0821"/>
    <w:rsid w:val="004E3AC2"/>
    <w:rsid w:val="004E46DA"/>
    <w:rsid w:val="004E5C76"/>
    <w:rsid w:val="004E60A1"/>
    <w:rsid w:val="004E6324"/>
    <w:rsid w:val="004F2FDF"/>
    <w:rsid w:val="004F39E9"/>
    <w:rsid w:val="004F4DE7"/>
    <w:rsid w:val="004F4F2F"/>
    <w:rsid w:val="004F5160"/>
    <w:rsid w:val="004F5B37"/>
    <w:rsid w:val="004F6817"/>
    <w:rsid w:val="004F690D"/>
    <w:rsid w:val="004F6A11"/>
    <w:rsid w:val="004F7609"/>
    <w:rsid w:val="0050056A"/>
    <w:rsid w:val="005018EE"/>
    <w:rsid w:val="00501AD3"/>
    <w:rsid w:val="00501DAE"/>
    <w:rsid w:val="00502F3A"/>
    <w:rsid w:val="00504F17"/>
    <w:rsid w:val="00505050"/>
    <w:rsid w:val="00505357"/>
    <w:rsid w:val="00505EFA"/>
    <w:rsid w:val="00505FD8"/>
    <w:rsid w:val="00510823"/>
    <w:rsid w:val="005110EA"/>
    <w:rsid w:val="0051294E"/>
    <w:rsid w:val="00513711"/>
    <w:rsid w:val="00514A3D"/>
    <w:rsid w:val="00515AD0"/>
    <w:rsid w:val="0051659C"/>
    <w:rsid w:val="00517A03"/>
    <w:rsid w:val="00522533"/>
    <w:rsid w:val="00524669"/>
    <w:rsid w:val="00532750"/>
    <w:rsid w:val="00533095"/>
    <w:rsid w:val="00533862"/>
    <w:rsid w:val="00533A0E"/>
    <w:rsid w:val="005352C3"/>
    <w:rsid w:val="00537C82"/>
    <w:rsid w:val="00540D11"/>
    <w:rsid w:val="00543E9C"/>
    <w:rsid w:val="00543FBB"/>
    <w:rsid w:val="0054486C"/>
    <w:rsid w:val="00545633"/>
    <w:rsid w:val="0054569B"/>
    <w:rsid w:val="005468BC"/>
    <w:rsid w:val="005477FB"/>
    <w:rsid w:val="005538BC"/>
    <w:rsid w:val="00553B83"/>
    <w:rsid w:val="00555C95"/>
    <w:rsid w:val="00562E15"/>
    <w:rsid w:val="0056433C"/>
    <w:rsid w:val="00564368"/>
    <w:rsid w:val="00565715"/>
    <w:rsid w:val="0056633F"/>
    <w:rsid w:val="00567452"/>
    <w:rsid w:val="00570D8A"/>
    <w:rsid w:val="00570DEC"/>
    <w:rsid w:val="005715E0"/>
    <w:rsid w:val="00572E9C"/>
    <w:rsid w:val="005745FF"/>
    <w:rsid w:val="00574B6F"/>
    <w:rsid w:val="00575A41"/>
    <w:rsid w:val="00576D6F"/>
    <w:rsid w:val="005770D2"/>
    <w:rsid w:val="0058078B"/>
    <w:rsid w:val="0058109A"/>
    <w:rsid w:val="00582CFE"/>
    <w:rsid w:val="005838A9"/>
    <w:rsid w:val="005846A3"/>
    <w:rsid w:val="005846C0"/>
    <w:rsid w:val="005866AD"/>
    <w:rsid w:val="005868AE"/>
    <w:rsid w:val="00590142"/>
    <w:rsid w:val="00590A5A"/>
    <w:rsid w:val="00591425"/>
    <w:rsid w:val="00592AE2"/>
    <w:rsid w:val="00597C0C"/>
    <w:rsid w:val="005A01D0"/>
    <w:rsid w:val="005A03FA"/>
    <w:rsid w:val="005A1F41"/>
    <w:rsid w:val="005A44CA"/>
    <w:rsid w:val="005A5739"/>
    <w:rsid w:val="005B13E0"/>
    <w:rsid w:val="005B3D21"/>
    <w:rsid w:val="005B4DA4"/>
    <w:rsid w:val="005B5528"/>
    <w:rsid w:val="005B740F"/>
    <w:rsid w:val="005C0FB0"/>
    <w:rsid w:val="005C10C9"/>
    <w:rsid w:val="005C241A"/>
    <w:rsid w:val="005C3938"/>
    <w:rsid w:val="005C4013"/>
    <w:rsid w:val="005C413A"/>
    <w:rsid w:val="005C41C4"/>
    <w:rsid w:val="005C4AD1"/>
    <w:rsid w:val="005C68E8"/>
    <w:rsid w:val="005C6DF2"/>
    <w:rsid w:val="005C7DCC"/>
    <w:rsid w:val="005C7FDC"/>
    <w:rsid w:val="005D34AD"/>
    <w:rsid w:val="005D5519"/>
    <w:rsid w:val="005D5B7D"/>
    <w:rsid w:val="005D5FB8"/>
    <w:rsid w:val="005D69D2"/>
    <w:rsid w:val="005D702D"/>
    <w:rsid w:val="005D7F1F"/>
    <w:rsid w:val="005E0A85"/>
    <w:rsid w:val="005E0DF5"/>
    <w:rsid w:val="005E1358"/>
    <w:rsid w:val="005E138D"/>
    <w:rsid w:val="005E484F"/>
    <w:rsid w:val="005E4EFD"/>
    <w:rsid w:val="005E4F6B"/>
    <w:rsid w:val="005E5F0F"/>
    <w:rsid w:val="005E6E04"/>
    <w:rsid w:val="005E7B1C"/>
    <w:rsid w:val="005E7B31"/>
    <w:rsid w:val="005F0066"/>
    <w:rsid w:val="005F08C5"/>
    <w:rsid w:val="005F3AA4"/>
    <w:rsid w:val="005F4747"/>
    <w:rsid w:val="005F546F"/>
    <w:rsid w:val="005F5B19"/>
    <w:rsid w:val="005F72E1"/>
    <w:rsid w:val="00600AEA"/>
    <w:rsid w:val="00600FD6"/>
    <w:rsid w:val="006023B6"/>
    <w:rsid w:val="00602715"/>
    <w:rsid w:val="006036EC"/>
    <w:rsid w:val="00604D85"/>
    <w:rsid w:val="00606CB1"/>
    <w:rsid w:val="00607533"/>
    <w:rsid w:val="006120FF"/>
    <w:rsid w:val="00614B26"/>
    <w:rsid w:val="00614BD2"/>
    <w:rsid w:val="00615083"/>
    <w:rsid w:val="006150B2"/>
    <w:rsid w:val="00615CBF"/>
    <w:rsid w:val="00615E34"/>
    <w:rsid w:val="00624472"/>
    <w:rsid w:val="0062617D"/>
    <w:rsid w:val="00630904"/>
    <w:rsid w:val="0063099F"/>
    <w:rsid w:val="00631196"/>
    <w:rsid w:val="0063241A"/>
    <w:rsid w:val="00636343"/>
    <w:rsid w:val="00637AA7"/>
    <w:rsid w:val="006426AE"/>
    <w:rsid w:val="00642969"/>
    <w:rsid w:val="00642B7B"/>
    <w:rsid w:val="0064464B"/>
    <w:rsid w:val="0064501C"/>
    <w:rsid w:val="0064771F"/>
    <w:rsid w:val="00654245"/>
    <w:rsid w:val="00654C3E"/>
    <w:rsid w:val="00655382"/>
    <w:rsid w:val="00655391"/>
    <w:rsid w:val="006573FE"/>
    <w:rsid w:val="00657856"/>
    <w:rsid w:val="00662691"/>
    <w:rsid w:val="006628ED"/>
    <w:rsid w:val="006639AE"/>
    <w:rsid w:val="00663FD4"/>
    <w:rsid w:val="006648CA"/>
    <w:rsid w:val="006666E1"/>
    <w:rsid w:val="00666E4F"/>
    <w:rsid w:val="00671F3F"/>
    <w:rsid w:val="006733AF"/>
    <w:rsid w:val="006733FC"/>
    <w:rsid w:val="006740A2"/>
    <w:rsid w:val="00674721"/>
    <w:rsid w:val="00674F7D"/>
    <w:rsid w:val="00675381"/>
    <w:rsid w:val="006763CF"/>
    <w:rsid w:val="00677622"/>
    <w:rsid w:val="00681021"/>
    <w:rsid w:val="006811F6"/>
    <w:rsid w:val="00681993"/>
    <w:rsid w:val="00682E6E"/>
    <w:rsid w:val="006830FB"/>
    <w:rsid w:val="006843B8"/>
    <w:rsid w:val="00685161"/>
    <w:rsid w:val="006854BE"/>
    <w:rsid w:val="00685CBE"/>
    <w:rsid w:val="00686ECF"/>
    <w:rsid w:val="00687924"/>
    <w:rsid w:val="00687CCA"/>
    <w:rsid w:val="00690D1E"/>
    <w:rsid w:val="00691CF5"/>
    <w:rsid w:val="0069312F"/>
    <w:rsid w:val="00693325"/>
    <w:rsid w:val="00693686"/>
    <w:rsid w:val="006A0170"/>
    <w:rsid w:val="006A370D"/>
    <w:rsid w:val="006A3840"/>
    <w:rsid w:val="006A48B9"/>
    <w:rsid w:val="006A5B02"/>
    <w:rsid w:val="006A68E3"/>
    <w:rsid w:val="006B0B8E"/>
    <w:rsid w:val="006B0D36"/>
    <w:rsid w:val="006B25E1"/>
    <w:rsid w:val="006B5381"/>
    <w:rsid w:val="006B59AD"/>
    <w:rsid w:val="006B666D"/>
    <w:rsid w:val="006B7171"/>
    <w:rsid w:val="006C04D4"/>
    <w:rsid w:val="006C0752"/>
    <w:rsid w:val="006C28AB"/>
    <w:rsid w:val="006C3D26"/>
    <w:rsid w:val="006C59BC"/>
    <w:rsid w:val="006C59D4"/>
    <w:rsid w:val="006C79FD"/>
    <w:rsid w:val="006D13D4"/>
    <w:rsid w:val="006D19D2"/>
    <w:rsid w:val="006D1E1D"/>
    <w:rsid w:val="006D36DA"/>
    <w:rsid w:val="006D427C"/>
    <w:rsid w:val="006D6506"/>
    <w:rsid w:val="006D6C70"/>
    <w:rsid w:val="006D6F7D"/>
    <w:rsid w:val="006D769A"/>
    <w:rsid w:val="006E305D"/>
    <w:rsid w:val="006E6581"/>
    <w:rsid w:val="006E7E66"/>
    <w:rsid w:val="006F0AA7"/>
    <w:rsid w:val="006F14E3"/>
    <w:rsid w:val="006F21EE"/>
    <w:rsid w:val="006F25C0"/>
    <w:rsid w:val="006F3A49"/>
    <w:rsid w:val="006F4E64"/>
    <w:rsid w:val="006F5ADF"/>
    <w:rsid w:val="006F72E2"/>
    <w:rsid w:val="006F76CD"/>
    <w:rsid w:val="006F7B0A"/>
    <w:rsid w:val="00700773"/>
    <w:rsid w:val="00703E4D"/>
    <w:rsid w:val="00704298"/>
    <w:rsid w:val="007051E6"/>
    <w:rsid w:val="00710EAC"/>
    <w:rsid w:val="00710FE3"/>
    <w:rsid w:val="00711445"/>
    <w:rsid w:val="007117D8"/>
    <w:rsid w:val="00713340"/>
    <w:rsid w:val="00713589"/>
    <w:rsid w:val="00714B6C"/>
    <w:rsid w:val="00715F74"/>
    <w:rsid w:val="00717057"/>
    <w:rsid w:val="00720149"/>
    <w:rsid w:val="0072036A"/>
    <w:rsid w:val="00721131"/>
    <w:rsid w:val="00725E66"/>
    <w:rsid w:val="007274B8"/>
    <w:rsid w:val="0072797B"/>
    <w:rsid w:val="00727CDB"/>
    <w:rsid w:val="007314B0"/>
    <w:rsid w:val="0073162F"/>
    <w:rsid w:val="00732835"/>
    <w:rsid w:val="0073407F"/>
    <w:rsid w:val="00734A24"/>
    <w:rsid w:val="00737F0C"/>
    <w:rsid w:val="00740A87"/>
    <w:rsid w:val="007410FE"/>
    <w:rsid w:val="0074201C"/>
    <w:rsid w:val="00742221"/>
    <w:rsid w:val="00743286"/>
    <w:rsid w:val="007438F9"/>
    <w:rsid w:val="007451F9"/>
    <w:rsid w:val="00745432"/>
    <w:rsid w:val="00746177"/>
    <w:rsid w:val="007475B0"/>
    <w:rsid w:val="00750514"/>
    <w:rsid w:val="007525BB"/>
    <w:rsid w:val="00752C09"/>
    <w:rsid w:val="00753423"/>
    <w:rsid w:val="00754563"/>
    <w:rsid w:val="0075615C"/>
    <w:rsid w:val="00757154"/>
    <w:rsid w:val="00763BC7"/>
    <w:rsid w:val="00763C37"/>
    <w:rsid w:val="00763CCF"/>
    <w:rsid w:val="0076535F"/>
    <w:rsid w:val="00765EC2"/>
    <w:rsid w:val="00771F09"/>
    <w:rsid w:val="00772845"/>
    <w:rsid w:val="00775A1B"/>
    <w:rsid w:val="007771DD"/>
    <w:rsid w:val="007775BD"/>
    <w:rsid w:val="00777742"/>
    <w:rsid w:val="00782F2D"/>
    <w:rsid w:val="007838DC"/>
    <w:rsid w:val="00790509"/>
    <w:rsid w:val="00790911"/>
    <w:rsid w:val="007923AA"/>
    <w:rsid w:val="007A0DA0"/>
    <w:rsid w:val="007A433F"/>
    <w:rsid w:val="007A72B4"/>
    <w:rsid w:val="007A7F3D"/>
    <w:rsid w:val="007B1261"/>
    <w:rsid w:val="007B1614"/>
    <w:rsid w:val="007B6947"/>
    <w:rsid w:val="007B7250"/>
    <w:rsid w:val="007B72A3"/>
    <w:rsid w:val="007C0412"/>
    <w:rsid w:val="007C04A8"/>
    <w:rsid w:val="007C3785"/>
    <w:rsid w:val="007C4F25"/>
    <w:rsid w:val="007C5DA0"/>
    <w:rsid w:val="007C77A4"/>
    <w:rsid w:val="007C7DAC"/>
    <w:rsid w:val="007D0981"/>
    <w:rsid w:val="007D1716"/>
    <w:rsid w:val="007D3186"/>
    <w:rsid w:val="007D39FD"/>
    <w:rsid w:val="007D53BF"/>
    <w:rsid w:val="007D6597"/>
    <w:rsid w:val="007D695C"/>
    <w:rsid w:val="007D6987"/>
    <w:rsid w:val="007D78BF"/>
    <w:rsid w:val="007E01DA"/>
    <w:rsid w:val="007E0BC7"/>
    <w:rsid w:val="007E395D"/>
    <w:rsid w:val="007E3F69"/>
    <w:rsid w:val="007E4982"/>
    <w:rsid w:val="007E5A80"/>
    <w:rsid w:val="007F0E80"/>
    <w:rsid w:val="007F104D"/>
    <w:rsid w:val="007F28C2"/>
    <w:rsid w:val="007F3BD8"/>
    <w:rsid w:val="007F553A"/>
    <w:rsid w:val="007F75CA"/>
    <w:rsid w:val="007F7658"/>
    <w:rsid w:val="008008B5"/>
    <w:rsid w:val="00800BB3"/>
    <w:rsid w:val="00800D1D"/>
    <w:rsid w:val="008016B6"/>
    <w:rsid w:val="0080197E"/>
    <w:rsid w:val="00801A3C"/>
    <w:rsid w:val="00801C76"/>
    <w:rsid w:val="00802002"/>
    <w:rsid w:val="00804719"/>
    <w:rsid w:val="00804F23"/>
    <w:rsid w:val="00807196"/>
    <w:rsid w:val="00807919"/>
    <w:rsid w:val="00810024"/>
    <w:rsid w:val="00810E9C"/>
    <w:rsid w:val="00813583"/>
    <w:rsid w:val="00813AB1"/>
    <w:rsid w:val="00813CD5"/>
    <w:rsid w:val="00814157"/>
    <w:rsid w:val="00814CFB"/>
    <w:rsid w:val="00820525"/>
    <w:rsid w:val="00820C13"/>
    <w:rsid w:val="00820C82"/>
    <w:rsid w:val="00820CEA"/>
    <w:rsid w:val="008234A3"/>
    <w:rsid w:val="00823991"/>
    <w:rsid w:val="00823E06"/>
    <w:rsid w:val="008257A9"/>
    <w:rsid w:val="00830EE2"/>
    <w:rsid w:val="00833E7C"/>
    <w:rsid w:val="00834A67"/>
    <w:rsid w:val="00836A41"/>
    <w:rsid w:val="00837121"/>
    <w:rsid w:val="0083713B"/>
    <w:rsid w:val="00840AB5"/>
    <w:rsid w:val="00840F86"/>
    <w:rsid w:val="00841EE0"/>
    <w:rsid w:val="00844399"/>
    <w:rsid w:val="008451D0"/>
    <w:rsid w:val="008474F2"/>
    <w:rsid w:val="00853135"/>
    <w:rsid w:val="0085356A"/>
    <w:rsid w:val="0085433C"/>
    <w:rsid w:val="00854390"/>
    <w:rsid w:val="00854501"/>
    <w:rsid w:val="00854D31"/>
    <w:rsid w:val="008555E7"/>
    <w:rsid w:val="0085639C"/>
    <w:rsid w:val="00856448"/>
    <w:rsid w:val="0085659A"/>
    <w:rsid w:val="00856758"/>
    <w:rsid w:val="0085708C"/>
    <w:rsid w:val="0086214F"/>
    <w:rsid w:val="008627F0"/>
    <w:rsid w:val="00862C28"/>
    <w:rsid w:val="00864165"/>
    <w:rsid w:val="008650B0"/>
    <w:rsid w:val="00865A09"/>
    <w:rsid w:val="00865DC6"/>
    <w:rsid w:val="00865E31"/>
    <w:rsid w:val="0086605D"/>
    <w:rsid w:val="00866804"/>
    <w:rsid w:val="00867A2D"/>
    <w:rsid w:val="00870972"/>
    <w:rsid w:val="008713F3"/>
    <w:rsid w:val="00872C69"/>
    <w:rsid w:val="008736B4"/>
    <w:rsid w:val="0087447A"/>
    <w:rsid w:val="00875989"/>
    <w:rsid w:val="00875AB5"/>
    <w:rsid w:val="0087715A"/>
    <w:rsid w:val="00877A79"/>
    <w:rsid w:val="00877E50"/>
    <w:rsid w:val="00880866"/>
    <w:rsid w:val="0088166D"/>
    <w:rsid w:val="00882BB0"/>
    <w:rsid w:val="00883002"/>
    <w:rsid w:val="00883279"/>
    <w:rsid w:val="0088338B"/>
    <w:rsid w:val="0088456B"/>
    <w:rsid w:val="00885FF8"/>
    <w:rsid w:val="008873F6"/>
    <w:rsid w:val="00887B5A"/>
    <w:rsid w:val="008908E6"/>
    <w:rsid w:val="008909A4"/>
    <w:rsid w:val="008913D4"/>
    <w:rsid w:val="00892BCB"/>
    <w:rsid w:val="00893C88"/>
    <w:rsid w:val="0089553A"/>
    <w:rsid w:val="00895555"/>
    <w:rsid w:val="008A0BC0"/>
    <w:rsid w:val="008A0EB2"/>
    <w:rsid w:val="008A1521"/>
    <w:rsid w:val="008A22CB"/>
    <w:rsid w:val="008A2C5E"/>
    <w:rsid w:val="008A32EA"/>
    <w:rsid w:val="008A3F77"/>
    <w:rsid w:val="008A652A"/>
    <w:rsid w:val="008B15E8"/>
    <w:rsid w:val="008B37CC"/>
    <w:rsid w:val="008B4FCF"/>
    <w:rsid w:val="008B5666"/>
    <w:rsid w:val="008B6762"/>
    <w:rsid w:val="008B766D"/>
    <w:rsid w:val="008C2339"/>
    <w:rsid w:val="008C3362"/>
    <w:rsid w:val="008C33AB"/>
    <w:rsid w:val="008C35D3"/>
    <w:rsid w:val="008C54F9"/>
    <w:rsid w:val="008C60EB"/>
    <w:rsid w:val="008C72B7"/>
    <w:rsid w:val="008C7323"/>
    <w:rsid w:val="008C7713"/>
    <w:rsid w:val="008C77CF"/>
    <w:rsid w:val="008C7B26"/>
    <w:rsid w:val="008D07D1"/>
    <w:rsid w:val="008D0F89"/>
    <w:rsid w:val="008D19BF"/>
    <w:rsid w:val="008D2699"/>
    <w:rsid w:val="008D2D99"/>
    <w:rsid w:val="008D6E4F"/>
    <w:rsid w:val="008E25B5"/>
    <w:rsid w:val="008E26F1"/>
    <w:rsid w:val="008E2D73"/>
    <w:rsid w:val="008E38F5"/>
    <w:rsid w:val="008E41F2"/>
    <w:rsid w:val="008E6AAF"/>
    <w:rsid w:val="008E7757"/>
    <w:rsid w:val="008F1E6B"/>
    <w:rsid w:val="008F3E66"/>
    <w:rsid w:val="008F5806"/>
    <w:rsid w:val="008F6835"/>
    <w:rsid w:val="008F7625"/>
    <w:rsid w:val="009008BB"/>
    <w:rsid w:val="00902110"/>
    <w:rsid w:val="00906462"/>
    <w:rsid w:val="009066FE"/>
    <w:rsid w:val="009076B7"/>
    <w:rsid w:val="00910BCF"/>
    <w:rsid w:val="00910F27"/>
    <w:rsid w:val="00916719"/>
    <w:rsid w:val="00917B16"/>
    <w:rsid w:val="00920DCF"/>
    <w:rsid w:val="00921CE4"/>
    <w:rsid w:val="00922964"/>
    <w:rsid w:val="00922BC3"/>
    <w:rsid w:val="00925A86"/>
    <w:rsid w:val="0092706A"/>
    <w:rsid w:val="00933003"/>
    <w:rsid w:val="009337E2"/>
    <w:rsid w:val="009353ED"/>
    <w:rsid w:val="00937815"/>
    <w:rsid w:val="009451FE"/>
    <w:rsid w:val="0094576C"/>
    <w:rsid w:val="00946731"/>
    <w:rsid w:val="00951866"/>
    <w:rsid w:val="00952004"/>
    <w:rsid w:val="00956BCD"/>
    <w:rsid w:val="009579A2"/>
    <w:rsid w:val="00957EF7"/>
    <w:rsid w:val="00962ADD"/>
    <w:rsid w:val="00963EEA"/>
    <w:rsid w:val="00966B45"/>
    <w:rsid w:val="009671B5"/>
    <w:rsid w:val="00967D8B"/>
    <w:rsid w:val="00970153"/>
    <w:rsid w:val="00970CDA"/>
    <w:rsid w:val="009725C0"/>
    <w:rsid w:val="00974DAE"/>
    <w:rsid w:val="009768E6"/>
    <w:rsid w:val="00976CBD"/>
    <w:rsid w:val="00976F5E"/>
    <w:rsid w:val="009811F3"/>
    <w:rsid w:val="009844D5"/>
    <w:rsid w:val="00984EE5"/>
    <w:rsid w:val="00985ED5"/>
    <w:rsid w:val="00986962"/>
    <w:rsid w:val="00990720"/>
    <w:rsid w:val="00990A15"/>
    <w:rsid w:val="00992FA8"/>
    <w:rsid w:val="00996688"/>
    <w:rsid w:val="009A1C52"/>
    <w:rsid w:val="009A2ABD"/>
    <w:rsid w:val="009A2EA2"/>
    <w:rsid w:val="009A2FE9"/>
    <w:rsid w:val="009A3A79"/>
    <w:rsid w:val="009A454F"/>
    <w:rsid w:val="009A6A07"/>
    <w:rsid w:val="009B207E"/>
    <w:rsid w:val="009B32F8"/>
    <w:rsid w:val="009B34DF"/>
    <w:rsid w:val="009B65E8"/>
    <w:rsid w:val="009B74DE"/>
    <w:rsid w:val="009B7673"/>
    <w:rsid w:val="009C49B5"/>
    <w:rsid w:val="009C56D8"/>
    <w:rsid w:val="009C6FE6"/>
    <w:rsid w:val="009D0296"/>
    <w:rsid w:val="009D0F6E"/>
    <w:rsid w:val="009D14D8"/>
    <w:rsid w:val="009D1754"/>
    <w:rsid w:val="009D50D4"/>
    <w:rsid w:val="009D512F"/>
    <w:rsid w:val="009E1F05"/>
    <w:rsid w:val="009E422D"/>
    <w:rsid w:val="009E6B3F"/>
    <w:rsid w:val="009E7F2E"/>
    <w:rsid w:val="009F3B64"/>
    <w:rsid w:val="009F4351"/>
    <w:rsid w:val="009F4FC7"/>
    <w:rsid w:val="009F5B8C"/>
    <w:rsid w:val="00A00216"/>
    <w:rsid w:val="00A006E7"/>
    <w:rsid w:val="00A022FE"/>
    <w:rsid w:val="00A02387"/>
    <w:rsid w:val="00A02D07"/>
    <w:rsid w:val="00A04BD6"/>
    <w:rsid w:val="00A05DA4"/>
    <w:rsid w:val="00A05E98"/>
    <w:rsid w:val="00A10C98"/>
    <w:rsid w:val="00A14893"/>
    <w:rsid w:val="00A2118B"/>
    <w:rsid w:val="00A21A0A"/>
    <w:rsid w:val="00A21A8C"/>
    <w:rsid w:val="00A2377C"/>
    <w:rsid w:val="00A247EA"/>
    <w:rsid w:val="00A24F3B"/>
    <w:rsid w:val="00A25034"/>
    <w:rsid w:val="00A250CA"/>
    <w:rsid w:val="00A25208"/>
    <w:rsid w:val="00A265E2"/>
    <w:rsid w:val="00A27330"/>
    <w:rsid w:val="00A31B0F"/>
    <w:rsid w:val="00A333BB"/>
    <w:rsid w:val="00A349F1"/>
    <w:rsid w:val="00A408F9"/>
    <w:rsid w:val="00A42DCA"/>
    <w:rsid w:val="00A44BFB"/>
    <w:rsid w:val="00A46B01"/>
    <w:rsid w:val="00A52ABF"/>
    <w:rsid w:val="00A52D68"/>
    <w:rsid w:val="00A542FC"/>
    <w:rsid w:val="00A55005"/>
    <w:rsid w:val="00A55440"/>
    <w:rsid w:val="00A57D5C"/>
    <w:rsid w:val="00A600CB"/>
    <w:rsid w:val="00A62715"/>
    <w:rsid w:val="00A62DE7"/>
    <w:rsid w:val="00A63A67"/>
    <w:rsid w:val="00A64CC2"/>
    <w:rsid w:val="00A6725D"/>
    <w:rsid w:val="00A7339A"/>
    <w:rsid w:val="00A74CA7"/>
    <w:rsid w:val="00A75112"/>
    <w:rsid w:val="00A7557F"/>
    <w:rsid w:val="00A75721"/>
    <w:rsid w:val="00A76E6F"/>
    <w:rsid w:val="00A8377C"/>
    <w:rsid w:val="00A844CE"/>
    <w:rsid w:val="00A8493C"/>
    <w:rsid w:val="00A84B8D"/>
    <w:rsid w:val="00A92CB9"/>
    <w:rsid w:val="00A93E45"/>
    <w:rsid w:val="00A941D2"/>
    <w:rsid w:val="00A96871"/>
    <w:rsid w:val="00A979E8"/>
    <w:rsid w:val="00AA0F0C"/>
    <w:rsid w:val="00AA1244"/>
    <w:rsid w:val="00AA23ED"/>
    <w:rsid w:val="00AA41B3"/>
    <w:rsid w:val="00AA4F63"/>
    <w:rsid w:val="00AA6FC7"/>
    <w:rsid w:val="00AA766E"/>
    <w:rsid w:val="00AB0A87"/>
    <w:rsid w:val="00AB1A5B"/>
    <w:rsid w:val="00AB2ED4"/>
    <w:rsid w:val="00AB3B8B"/>
    <w:rsid w:val="00AB5BCE"/>
    <w:rsid w:val="00AB625B"/>
    <w:rsid w:val="00AB685D"/>
    <w:rsid w:val="00AB6F4A"/>
    <w:rsid w:val="00AB73E2"/>
    <w:rsid w:val="00AB7DD7"/>
    <w:rsid w:val="00AB7EB8"/>
    <w:rsid w:val="00AC1429"/>
    <w:rsid w:val="00AC24F9"/>
    <w:rsid w:val="00AC43A0"/>
    <w:rsid w:val="00AC4905"/>
    <w:rsid w:val="00AC5D86"/>
    <w:rsid w:val="00AC63F9"/>
    <w:rsid w:val="00AC712C"/>
    <w:rsid w:val="00AD090F"/>
    <w:rsid w:val="00AD45F8"/>
    <w:rsid w:val="00AD4B45"/>
    <w:rsid w:val="00AD6B47"/>
    <w:rsid w:val="00AE0C8E"/>
    <w:rsid w:val="00AE447C"/>
    <w:rsid w:val="00AE47CA"/>
    <w:rsid w:val="00AE4A19"/>
    <w:rsid w:val="00AE5897"/>
    <w:rsid w:val="00AE7524"/>
    <w:rsid w:val="00AF040F"/>
    <w:rsid w:val="00AF08AB"/>
    <w:rsid w:val="00AF0A71"/>
    <w:rsid w:val="00AF349E"/>
    <w:rsid w:val="00AF353B"/>
    <w:rsid w:val="00AF38BB"/>
    <w:rsid w:val="00AF4317"/>
    <w:rsid w:val="00AF4721"/>
    <w:rsid w:val="00AF4C3A"/>
    <w:rsid w:val="00AF6042"/>
    <w:rsid w:val="00B018E7"/>
    <w:rsid w:val="00B043BF"/>
    <w:rsid w:val="00B05057"/>
    <w:rsid w:val="00B06B25"/>
    <w:rsid w:val="00B06B4B"/>
    <w:rsid w:val="00B073B5"/>
    <w:rsid w:val="00B10E9F"/>
    <w:rsid w:val="00B11282"/>
    <w:rsid w:val="00B119CB"/>
    <w:rsid w:val="00B139C3"/>
    <w:rsid w:val="00B14650"/>
    <w:rsid w:val="00B16755"/>
    <w:rsid w:val="00B212F4"/>
    <w:rsid w:val="00B217B8"/>
    <w:rsid w:val="00B228A9"/>
    <w:rsid w:val="00B255CA"/>
    <w:rsid w:val="00B25EF6"/>
    <w:rsid w:val="00B2684D"/>
    <w:rsid w:val="00B27D10"/>
    <w:rsid w:val="00B32C79"/>
    <w:rsid w:val="00B34959"/>
    <w:rsid w:val="00B356A4"/>
    <w:rsid w:val="00B36198"/>
    <w:rsid w:val="00B41DE4"/>
    <w:rsid w:val="00B41FA7"/>
    <w:rsid w:val="00B43B8B"/>
    <w:rsid w:val="00B451F1"/>
    <w:rsid w:val="00B47915"/>
    <w:rsid w:val="00B47D24"/>
    <w:rsid w:val="00B50548"/>
    <w:rsid w:val="00B51859"/>
    <w:rsid w:val="00B54298"/>
    <w:rsid w:val="00B546B4"/>
    <w:rsid w:val="00B5541D"/>
    <w:rsid w:val="00B5664A"/>
    <w:rsid w:val="00B57428"/>
    <w:rsid w:val="00B5775B"/>
    <w:rsid w:val="00B57E0F"/>
    <w:rsid w:val="00B60D39"/>
    <w:rsid w:val="00B61ED2"/>
    <w:rsid w:val="00B66886"/>
    <w:rsid w:val="00B67402"/>
    <w:rsid w:val="00B70586"/>
    <w:rsid w:val="00B72367"/>
    <w:rsid w:val="00B74994"/>
    <w:rsid w:val="00B75CEF"/>
    <w:rsid w:val="00B80EFF"/>
    <w:rsid w:val="00B8101E"/>
    <w:rsid w:val="00B810E7"/>
    <w:rsid w:val="00B82671"/>
    <w:rsid w:val="00B828CA"/>
    <w:rsid w:val="00B82FE2"/>
    <w:rsid w:val="00B844B7"/>
    <w:rsid w:val="00B87F93"/>
    <w:rsid w:val="00B87FEA"/>
    <w:rsid w:val="00B937E9"/>
    <w:rsid w:val="00B95DCE"/>
    <w:rsid w:val="00B95E48"/>
    <w:rsid w:val="00B96518"/>
    <w:rsid w:val="00B97662"/>
    <w:rsid w:val="00BA0992"/>
    <w:rsid w:val="00BA0AD8"/>
    <w:rsid w:val="00BA1565"/>
    <w:rsid w:val="00BA1863"/>
    <w:rsid w:val="00BA1EA2"/>
    <w:rsid w:val="00BA20EC"/>
    <w:rsid w:val="00BA2FC6"/>
    <w:rsid w:val="00BA4B78"/>
    <w:rsid w:val="00BA5883"/>
    <w:rsid w:val="00BA6C00"/>
    <w:rsid w:val="00BA717E"/>
    <w:rsid w:val="00BB04B2"/>
    <w:rsid w:val="00BB1E3A"/>
    <w:rsid w:val="00BB3A13"/>
    <w:rsid w:val="00BB3C54"/>
    <w:rsid w:val="00BB3F3E"/>
    <w:rsid w:val="00BB6F69"/>
    <w:rsid w:val="00BB770E"/>
    <w:rsid w:val="00BC00B9"/>
    <w:rsid w:val="00BC123C"/>
    <w:rsid w:val="00BC15ED"/>
    <w:rsid w:val="00BC1B20"/>
    <w:rsid w:val="00BC2A8A"/>
    <w:rsid w:val="00BC3D27"/>
    <w:rsid w:val="00BC44DF"/>
    <w:rsid w:val="00BC58F1"/>
    <w:rsid w:val="00BC65B7"/>
    <w:rsid w:val="00BC68E8"/>
    <w:rsid w:val="00BC737B"/>
    <w:rsid w:val="00BC786E"/>
    <w:rsid w:val="00BD0DD7"/>
    <w:rsid w:val="00BD1F36"/>
    <w:rsid w:val="00BD21F4"/>
    <w:rsid w:val="00BD2477"/>
    <w:rsid w:val="00BD3C47"/>
    <w:rsid w:val="00BD5381"/>
    <w:rsid w:val="00BD5794"/>
    <w:rsid w:val="00BD5CD7"/>
    <w:rsid w:val="00BD5E80"/>
    <w:rsid w:val="00BE0D24"/>
    <w:rsid w:val="00BE1B39"/>
    <w:rsid w:val="00BE235F"/>
    <w:rsid w:val="00BE3766"/>
    <w:rsid w:val="00BE3BE6"/>
    <w:rsid w:val="00BE4269"/>
    <w:rsid w:val="00BE67D7"/>
    <w:rsid w:val="00BF1BF5"/>
    <w:rsid w:val="00BF2435"/>
    <w:rsid w:val="00BF4995"/>
    <w:rsid w:val="00BF55F1"/>
    <w:rsid w:val="00BF791A"/>
    <w:rsid w:val="00C02C64"/>
    <w:rsid w:val="00C02F22"/>
    <w:rsid w:val="00C06926"/>
    <w:rsid w:val="00C06BEA"/>
    <w:rsid w:val="00C06F28"/>
    <w:rsid w:val="00C107EF"/>
    <w:rsid w:val="00C10E3F"/>
    <w:rsid w:val="00C11C1F"/>
    <w:rsid w:val="00C12C17"/>
    <w:rsid w:val="00C12C25"/>
    <w:rsid w:val="00C12F10"/>
    <w:rsid w:val="00C1633D"/>
    <w:rsid w:val="00C16B4F"/>
    <w:rsid w:val="00C16D09"/>
    <w:rsid w:val="00C20044"/>
    <w:rsid w:val="00C2414A"/>
    <w:rsid w:val="00C24D78"/>
    <w:rsid w:val="00C32228"/>
    <w:rsid w:val="00C3364E"/>
    <w:rsid w:val="00C33DFA"/>
    <w:rsid w:val="00C3407F"/>
    <w:rsid w:val="00C34595"/>
    <w:rsid w:val="00C34E3B"/>
    <w:rsid w:val="00C36C72"/>
    <w:rsid w:val="00C36E68"/>
    <w:rsid w:val="00C376C0"/>
    <w:rsid w:val="00C40E8B"/>
    <w:rsid w:val="00C42806"/>
    <w:rsid w:val="00C44D39"/>
    <w:rsid w:val="00C45509"/>
    <w:rsid w:val="00C46E5B"/>
    <w:rsid w:val="00C47DBB"/>
    <w:rsid w:val="00C5304D"/>
    <w:rsid w:val="00C53A27"/>
    <w:rsid w:val="00C61300"/>
    <w:rsid w:val="00C618D4"/>
    <w:rsid w:val="00C61EBB"/>
    <w:rsid w:val="00C62360"/>
    <w:rsid w:val="00C62C13"/>
    <w:rsid w:val="00C62D4F"/>
    <w:rsid w:val="00C63F54"/>
    <w:rsid w:val="00C640A0"/>
    <w:rsid w:val="00C649A9"/>
    <w:rsid w:val="00C64B18"/>
    <w:rsid w:val="00C67C94"/>
    <w:rsid w:val="00C704FD"/>
    <w:rsid w:val="00C7080A"/>
    <w:rsid w:val="00C710A6"/>
    <w:rsid w:val="00C7167B"/>
    <w:rsid w:val="00C72A7E"/>
    <w:rsid w:val="00C740F4"/>
    <w:rsid w:val="00C76263"/>
    <w:rsid w:val="00C768AB"/>
    <w:rsid w:val="00C76F10"/>
    <w:rsid w:val="00C86FD8"/>
    <w:rsid w:val="00C90F80"/>
    <w:rsid w:val="00C912BA"/>
    <w:rsid w:val="00C9444A"/>
    <w:rsid w:val="00C94949"/>
    <w:rsid w:val="00C9773A"/>
    <w:rsid w:val="00C97B71"/>
    <w:rsid w:val="00C97C0D"/>
    <w:rsid w:val="00C97FA2"/>
    <w:rsid w:val="00CA0600"/>
    <w:rsid w:val="00CA1014"/>
    <w:rsid w:val="00CA1BA2"/>
    <w:rsid w:val="00CA5831"/>
    <w:rsid w:val="00CA588A"/>
    <w:rsid w:val="00CA759E"/>
    <w:rsid w:val="00CB0498"/>
    <w:rsid w:val="00CB1938"/>
    <w:rsid w:val="00CB1E13"/>
    <w:rsid w:val="00CB2BAB"/>
    <w:rsid w:val="00CB2FA2"/>
    <w:rsid w:val="00CB43F7"/>
    <w:rsid w:val="00CB45A8"/>
    <w:rsid w:val="00CB4699"/>
    <w:rsid w:val="00CC45E9"/>
    <w:rsid w:val="00CC6736"/>
    <w:rsid w:val="00CD05A4"/>
    <w:rsid w:val="00CD08CF"/>
    <w:rsid w:val="00CD3DD2"/>
    <w:rsid w:val="00CD489A"/>
    <w:rsid w:val="00CD6717"/>
    <w:rsid w:val="00CD689E"/>
    <w:rsid w:val="00CD6DFD"/>
    <w:rsid w:val="00CD76A1"/>
    <w:rsid w:val="00CE08B5"/>
    <w:rsid w:val="00CE09D1"/>
    <w:rsid w:val="00CE1111"/>
    <w:rsid w:val="00CE2EB8"/>
    <w:rsid w:val="00CE3ED4"/>
    <w:rsid w:val="00CE49E9"/>
    <w:rsid w:val="00CE4AEC"/>
    <w:rsid w:val="00CE5714"/>
    <w:rsid w:val="00CE5857"/>
    <w:rsid w:val="00CE6CCA"/>
    <w:rsid w:val="00CE750E"/>
    <w:rsid w:val="00CE774E"/>
    <w:rsid w:val="00CF0996"/>
    <w:rsid w:val="00CF24C4"/>
    <w:rsid w:val="00CF31DE"/>
    <w:rsid w:val="00CF5181"/>
    <w:rsid w:val="00CF74D5"/>
    <w:rsid w:val="00D00FF4"/>
    <w:rsid w:val="00D01BEA"/>
    <w:rsid w:val="00D02982"/>
    <w:rsid w:val="00D02CDE"/>
    <w:rsid w:val="00D04B22"/>
    <w:rsid w:val="00D0584E"/>
    <w:rsid w:val="00D06470"/>
    <w:rsid w:val="00D07123"/>
    <w:rsid w:val="00D07348"/>
    <w:rsid w:val="00D14EB1"/>
    <w:rsid w:val="00D15222"/>
    <w:rsid w:val="00D16A6C"/>
    <w:rsid w:val="00D16CA1"/>
    <w:rsid w:val="00D16E92"/>
    <w:rsid w:val="00D204FF"/>
    <w:rsid w:val="00D2072E"/>
    <w:rsid w:val="00D22F2C"/>
    <w:rsid w:val="00D233C7"/>
    <w:rsid w:val="00D24A42"/>
    <w:rsid w:val="00D301C8"/>
    <w:rsid w:val="00D323EF"/>
    <w:rsid w:val="00D324C8"/>
    <w:rsid w:val="00D325B0"/>
    <w:rsid w:val="00D3353D"/>
    <w:rsid w:val="00D435C4"/>
    <w:rsid w:val="00D464B0"/>
    <w:rsid w:val="00D47440"/>
    <w:rsid w:val="00D47971"/>
    <w:rsid w:val="00D507D5"/>
    <w:rsid w:val="00D51A2F"/>
    <w:rsid w:val="00D5430F"/>
    <w:rsid w:val="00D55F89"/>
    <w:rsid w:val="00D5604E"/>
    <w:rsid w:val="00D564F1"/>
    <w:rsid w:val="00D5757D"/>
    <w:rsid w:val="00D60601"/>
    <w:rsid w:val="00D60CE3"/>
    <w:rsid w:val="00D61CF7"/>
    <w:rsid w:val="00D627F3"/>
    <w:rsid w:val="00D641A4"/>
    <w:rsid w:val="00D64A6A"/>
    <w:rsid w:val="00D64B8F"/>
    <w:rsid w:val="00D66DED"/>
    <w:rsid w:val="00D74B1C"/>
    <w:rsid w:val="00D765AE"/>
    <w:rsid w:val="00D774DD"/>
    <w:rsid w:val="00D8038F"/>
    <w:rsid w:val="00D8099E"/>
    <w:rsid w:val="00D825AE"/>
    <w:rsid w:val="00D82F05"/>
    <w:rsid w:val="00D82FFE"/>
    <w:rsid w:val="00D8365B"/>
    <w:rsid w:val="00D84C93"/>
    <w:rsid w:val="00D85F4A"/>
    <w:rsid w:val="00D87D63"/>
    <w:rsid w:val="00D90E69"/>
    <w:rsid w:val="00D947C4"/>
    <w:rsid w:val="00D969EB"/>
    <w:rsid w:val="00DA362B"/>
    <w:rsid w:val="00DA7315"/>
    <w:rsid w:val="00DA79D2"/>
    <w:rsid w:val="00DA7D18"/>
    <w:rsid w:val="00DB01D0"/>
    <w:rsid w:val="00DB081E"/>
    <w:rsid w:val="00DB1432"/>
    <w:rsid w:val="00DB23E5"/>
    <w:rsid w:val="00DB40F8"/>
    <w:rsid w:val="00DB48F6"/>
    <w:rsid w:val="00DB63EF"/>
    <w:rsid w:val="00DB7AD5"/>
    <w:rsid w:val="00DC19D1"/>
    <w:rsid w:val="00DC1B32"/>
    <w:rsid w:val="00DC2081"/>
    <w:rsid w:val="00DD024E"/>
    <w:rsid w:val="00DD0FD3"/>
    <w:rsid w:val="00DD1F37"/>
    <w:rsid w:val="00DD329F"/>
    <w:rsid w:val="00DD5C1F"/>
    <w:rsid w:val="00DD619C"/>
    <w:rsid w:val="00DD65C6"/>
    <w:rsid w:val="00DE036E"/>
    <w:rsid w:val="00DE1A23"/>
    <w:rsid w:val="00DE2208"/>
    <w:rsid w:val="00DE50DD"/>
    <w:rsid w:val="00DE5868"/>
    <w:rsid w:val="00DE5962"/>
    <w:rsid w:val="00DF3FB3"/>
    <w:rsid w:val="00DF5039"/>
    <w:rsid w:val="00DF64B9"/>
    <w:rsid w:val="00DF67A1"/>
    <w:rsid w:val="00DF697D"/>
    <w:rsid w:val="00DF735E"/>
    <w:rsid w:val="00E01683"/>
    <w:rsid w:val="00E01FB9"/>
    <w:rsid w:val="00E0249F"/>
    <w:rsid w:val="00E04C2D"/>
    <w:rsid w:val="00E04EF0"/>
    <w:rsid w:val="00E05860"/>
    <w:rsid w:val="00E06E2F"/>
    <w:rsid w:val="00E07335"/>
    <w:rsid w:val="00E07978"/>
    <w:rsid w:val="00E07A2C"/>
    <w:rsid w:val="00E07B57"/>
    <w:rsid w:val="00E11F92"/>
    <w:rsid w:val="00E12275"/>
    <w:rsid w:val="00E143E6"/>
    <w:rsid w:val="00E14641"/>
    <w:rsid w:val="00E14921"/>
    <w:rsid w:val="00E14F37"/>
    <w:rsid w:val="00E16345"/>
    <w:rsid w:val="00E170FF"/>
    <w:rsid w:val="00E25B2E"/>
    <w:rsid w:val="00E260FD"/>
    <w:rsid w:val="00E3022D"/>
    <w:rsid w:val="00E30D24"/>
    <w:rsid w:val="00E316D4"/>
    <w:rsid w:val="00E338D4"/>
    <w:rsid w:val="00E34428"/>
    <w:rsid w:val="00E35BC0"/>
    <w:rsid w:val="00E35EB8"/>
    <w:rsid w:val="00E46F2F"/>
    <w:rsid w:val="00E50B88"/>
    <w:rsid w:val="00E51448"/>
    <w:rsid w:val="00E51807"/>
    <w:rsid w:val="00E52D4C"/>
    <w:rsid w:val="00E54441"/>
    <w:rsid w:val="00E645AD"/>
    <w:rsid w:val="00E647EE"/>
    <w:rsid w:val="00E659A1"/>
    <w:rsid w:val="00E66CFD"/>
    <w:rsid w:val="00E6757D"/>
    <w:rsid w:val="00E7196F"/>
    <w:rsid w:val="00E721EC"/>
    <w:rsid w:val="00E729D3"/>
    <w:rsid w:val="00E75E50"/>
    <w:rsid w:val="00E75E58"/>
    <w:rsid w:val="00E760ED"/>
    <w:rsid w:val="00E766BF"/>
    <w:rsid w:val="00E76A17"/>
    <w:rsid w:val="00E76D52"/>
    <w:rsid w:val="00E80659"/>
    <w:rsid w:val="00E82DF5"/>
    <w:rsid w:val="00E8641F"/>
    <w:rsid w:val="00E8654E"/>
    <w:rsid w:val="00E86C30"/>
    <w:rsid w:val="00E87CCE"/>
    <w:rsid w:val="00E90791"/>
    <w:rsid w:val="00E907CF"/>
    <w:rsid w:val="00E90C30"/>
    <w:rsid w:val="00E91238"/>
    <w:rsid w:val="00E92012"/>
    <w:rsid w:val="00E923DD"/>
    <w:rsid w:val="00E92FED"/>
    <w:rsid w:val="00E935C6"/>
    <w:rsid w:val="00E9504A"/>
    <w:rsid w:val="00E96B06"/>
    <w:rsid w:val="00E974BB"/>
    <w:rsid w:val="00EA1B53"/>
    <w:rsid w:val="00EA1C05"/>
    <w:rsid w:val="00EA23B1"/>
    <w:rsid w:val="00EA57EA"/>
    <w:rsid w:val="00EA5B68"/>
    <w:rsid w:val="00EA7A41"/>
    <w:rsid w:val="00EB04D6"/>
    <w:rsid w:val="00EB0F4D"/>
    <w:rsid w:val="00EB230D"/>
    <w:rsid w:val="00EB2313"/>
    <w:rsid w:val="00EB3A93"/>
    <w:rsid w:val="00EC267B"/>
    <w:rsid w:val="00EC7E61"/>
    <w:rsid w:val="00ED2065"/>
    <w:rsid w:val="00ED279D"/>
    <w:rsid w:val="00ED696A"/>
    <w:rsid w:val="00EE1B20"/>
    <w:rsid w:val="00EE2613"/>
    <w:rsid w:val="00EE2B18"/>
    <w:rsid w:val="00EE33BD"/>
    <w:rsid w:val="00EE4E0F"/>
    <w:rsid w:val="00EE57EA"/>
    <w:rsid w:val="00EE5A3D"/>
    <w:rsid w:val="00EF0690"/>
    <w:rsid w:val="00EF0A82"/>
    <w:rsid w:val="00EF6A86"/>
    <w:rsid w:val="00F00D71"/>
    <w:rsid w:val="00F015D9"/>
    <w:rsid w:val="00F01D16"/>
    <w:rsid w:val="00F02265"/>
    <w:rsid w:val="00F029B0"/>
    <w:rsid w:val="00F04D93"/>
    <w:rsid w:val="00F06197"/>
    <w:rsid w:val="00F062EB"/>
    <w:rsid w:val="00F06673"/>
    <w:rsid w:val="00F0685F"/>
    <w:rsid w:val="00F075F4"/>
    <w:rsid w:val="00F12205"/>
    <w:rsid w:val="00F141DB"/>
    <w:rsid w:val="00F16F74"/>
    <w:rsid w:val="00F176EA"/>
    <w:rsid w:val="00F202C8"/>
    <w:rsid w:val="00F2293D"/>
    <w:rsid w:val="00F24EFF"/>
    <w:rsid w:val="00F27895"/>
    <w:rsid w:val="00F3551D"/>
    <w:rsid w:val="00F375C6"/>
    <w:rsid w:val="00F4007F"/>
    <w:rsid w:val="00F4093C"/>
    <w:rsid w:val="00F41A9C"/>
    <w:rsid w:val="00F420E5"/>
    <w:rsid w:val="00F433E8"/>
    <w:rsid w:val="00F43B6B"/>
    <w:rsid w:val="00F46199"/>
    <w:rsid w:val="00F5150F"/>
    <w:rsid w:val="00F52E50"/>
    <w:rsid w:val="00F53A4A"/>
    <w:rsid w:val="00F5463D"/>
    <w:rsid w:val="00F557E9"/>
    <w:rsid w:val="00F56905"/>
    <w:rsid w:val="00F56F47"/>
    <w:rsid w:val="00F60562"/>
    <w:rsid w:val="00F60E64"/>
    <w:rsid w:val="00F61B54"/>
    <w:rsid w:val="00F62BD1"/>
    <w:rsid w:val="00F649B3"/>
    <w:rsid w:val="00F65219"/>
    <w:rsid w:val="00F65249"/>
    <w:rsid w:val="00F65C85"/>
    <w:rsid w:val="00F67325"/>
    <w:rsid w:val="00F7007B"/>
    <w:rsid w:val="00F71A59"/>
    <w:rsid w:val="00F72770"/>
    <w:rsid w:val="00F7326E"/>
    <w:rsid w:val="00F73C47"/>
    <w:rsid w:val="00F73DA3"/>
    <w:rsid w:val="00F74397"/>
    <w:rsid w:val="00F7469A"/>
    <w:rsid w:val="00F75B6F"/>
    <w:rsid w:val="00F7686A"/>
    <w:rsid w:val="00F805D1"/>
    <w:rsid w:val="00F805D2"/>
    <w:rsid w:val="00F818DB"/>
    <w:rsid w:val="00F832D0"/>
    <w:rsid w:val="00F853F6"/>
    <w:rsid w:val="00F85805"/>
    <w:rsid w:val="00F86C29"/>
    <w:rsid w:val="00F91A4B"/>
    <w:rsid w:val="00F9594B"/>
    <w:rsid w:val="00F963E7"/>
    <w:rsid w:val="00FA08F8"/>
    <w:rsid w:val="00FA0E04"/>
    <w:rsid w:val="00FA184F"/>
    <w:rsid w:val="00FA2C93"/>
    <w:rsid w:val="00FA3CFC"/>
    <w:rsid w:val="00FA6611"/>
    <w:rsid w:val="00FA6C00"/>
    <w:rsid w:val="00FA7340"/>
    <w:rsid w:val="00FA7C61"/>
    <w:rsid w:val="00FB004E"/>
    <w:rsid w:val="00FB00FA"/>
    <w:rsid w:val="00FB4581"/>
    <w:rsid w:val="00FB48E0"/>
    <w:rsid w:val="00FB5330"/>
    <w:rsid w:val="00FB7280"/>
    <w:rsid w:val="00FB778A"/>
    <w:rsid w:val="00FC0161"/>
    <w:rsid w:val="00FC0826"/>
    <w:rsid w:val="00FC0E0E"/>
    <w:rsid w:val="00FC1C13"/>
    <w:rsid w:val="00FC3DDE"/>
    <w:rsid w:val="00FC6897"/>
    <w:rsid w:val="00FC6A4D"/>
    <w:rsid w:val="00FC713B"/>
    <w:rsid w:val="00FD0487"/>
    <w:rsid w:val="00FD0809"/>
    <w:rsid w:val="00FD0AD6"/>
    <w:rsid w:val="00FD3EFC"/>
    <w:rsid w:val="00FD691D"/>
    <w:rsid w:val="00FD728C"/>
    <w:rsid w:val="00FE18A3"/>
    <w:rsid w:val="00FE28F8"/>
    <w:rsid w:val="00FE309A"/>
    <w:rsid w:val="00FE3151"/>
    <w:rsid w:val="00FE3B6B"/>
    <w:rsid w:val="00FE3D59"/>
    <w:rsid w:val="00FE6C34"/>
    <w:rsid w:val="00FF20CB"/>
    <w:rsid w:val="00FF2FBC"/>
    <w:rsid w:val="00FF35AE"/>
    <w:rsid w:val="00FF4614"/>
    <w:rsid w:val="00FF61A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F724-FDEB-4CDC-ACA1-32DFB55B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2019-04-16T17:38:00Z</cp:lastPrinted>
  <dcterms:created xsi:type="dcterms:W3CDTF">2020-11-30T18:51:00Z</dcterms:created>
  <dcterms:modified xsi:type="dcterms:W3CDTF">2020-11-30T18:52:00Z</dcterms:modified>
</cp:coreProperties>
</file>